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9A4C0" w14:textId="297246F8" w:rsidR="002817CA" w:rsidRPr="0073458D" w:rsidRDefault="002817CA" w:rsidP="00B80882">
      <w:pPr>
        <w:spacing w:after="12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58D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163CCE" w:rsidRPr="0073458D"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  <w:r w:rsidRPr="007345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3978" w:rsidRPr="0073458D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14:paraId="3AFEBD81" w14:textId="1392B735" w:rsidR="00D06AA7" w:rsidRPr="0073458D" w:rsidRDefault="002817CA" w:rsidP="00B80882">
      <w:pPr>
        <w:spacing w:after="120" w:line="240" w:lineRule="auto"/>
        <w:ind w:left="510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58D"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</w:p>
    <w:p w14:paraId="51A2B009" w14:textId="77777777" w:rsidR="0073458D" w:rsidRPr="0073458D" w:rsidRDefault="00D06AA7" w:rsidP="00B80882">
      <w:pPr>
        <w:spacing w:after="0" w:line="240" w:lineRule="auto"/>
        <w:ind w:left="5103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458D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постановлением администрации</w:t>
      </w:r>
    </w:p>
    <w:p w14:paraId="0E4CC84C" w14:textId="5E69D7A8" w:rsidR="0073458D" w:rsidRPr="0073458D" w:rsidRDefault="0073458D" w:rsidP="00B80882">
      <w:pPr>
        <w:spacing w:after="0" w:line="240" w:lineRule="auto"/>
        <w:ind w:left="5103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458D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 образования</w:t>
      </w:r>
    </w:p>
    <w:p w14:paraId="59B8C0EC" w14:textId="638FB928" w:rsidR="00D06AA7" w:rsidRDefault="0073458D" w:rsidP="00B80882">
      <w:pPr>
        <w:spacing w:after="0" w:line="240" w:lineRule="auto"/>
        <w:ind w:left="5103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458D">
        <w:rPr>
          <w:rFonts w:ascii="Times New Roman" w:eastAsia="Times New Roman" w:hAnsi="Times New Roman"/>
          <w:bCs/>
          <w:sz w:val="28"/>
          <w:szCs w:val="28"/>
          <w:lang w:eastAsia="ru-RU"/>
        </w:rPr>
        <w:t>Ногликский</w:t>
      </w:r>
      <w:r w:rsidR="004C08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муниципальный округ</w:t>
      </w:r>
    </w:p>
    <w:p w14:paraId="0DF4AA38" w14:textId="2E15F4E4" w:rsidR="004C08AF" w:rsidRPr="0073458D" w:rsidRDefault="004C08AF" w:rsidP="00B80882">
      <w:pPr>
        <w:spacing w:after="0" w:line="240" w:lineRule="auto"/>
        <w:ind w:left="5103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Сахалинской области</w:t>
      </w:r>
    </w:p>
    <w:p w14:paraId="1FCE0D61" w14:textId="5B123826" w:rsidR="00D06AA7" w:rsidRPr="0073458D" w:rsidRDefault="00D06AA7" w:rsidP="00B80882">
      <w:pPr>
        <w:spacing w:after="0" w:line="240" w:lineRule="auto"/>
        <w:ind w:left="5103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GoBack"/>
      <w:r w:rsidRPr="0073458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</w:t>
      </w:r>
      <w:r w:rsidR="002876D3">
        <w:rPr>
          <w:rFonts w:ascii="Times New Roman" w:eastAsia="Times New Roman" w:hAnsi="Times New Roman"/>
          <w:bCs/>
          <w:sz w:val="28"/>
          <w:szCs w:val="28"/>
          <w:lang w:eastAsia="ru-RU"/>
        </w:rPr>
        <w:t>17 апреля 2026 года</w:t>
      </w:r>
      <w:r w:rsidRPr="0073458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 </w:t>
      </w:r>
      <w:r w:rsidR="002876D3">
        <w:rPr>
          <w:rFonts w:ascii="Times New Roman" w:eastAsia="Times New Roman" w:hAnsi="Times New Roman"/>
          <w:bCs/>
          <w:sz w:val="28"/>
          <w:szCs w:val="28"/>
          <w:lang w:eastAsia="ru-RU"/>
        </w:rPr>
        <w:t>212</w:t>
      </w:r>
      <w:bookmarkEnd w:id="0"/>
    </w:p>
    <w:p w14:paraId="1C26D481" w14:textId="77777777" w:rsidR="0073458D" w:rsidRDefault="0073458D" w:rsidP="00B80882">
      <w:pPr>
        <w:spacing w:after="0" w:line="240" w:lineRule="auto"/>
        <w:ind w:left="5103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6DB6D674" w14:textId="77777777" w:rsidR="0012565B" w:rsidRPr="0073458D" w:rsidRDefault="0012565B" w:rsidP="00D52A7B">
      <w:pPr>
        <w:spacing w:after="0" w:line="240" w:lineRule="auto"/>
        <w:ind w:left="5103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3EE40E71" w14:textId="07F44642" w:rsidR="0000015D" w:rsidRPr="0073458D" w:rsidRDefault="002817CA" w:rsidP="00C955BD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3458D">
        <w:rPr>
          <w:rFonts w:ascii="Times New Roman" w:eastAsia="Times New Roman" w:hAnsi="Times New Roman"/>
          <w:bCs/>
          <w:sz w:val="28"/>
          <w:szCs w:val="28"/>
          <w:lang w:eastAsia="ru-RU"/>
        </w:rPr>
        <w:t>ПЛАН</w:t>
      </w:r>
    </w:p>
    <w:p w14:paraId="436D65FB" w14:textId="77777777" w:rsidR="0073458D" w:rsidRDefault="0000015D" w:rsidP="00C955B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58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мероприятий по организации отдыха детей </w:t>
      </w:r>
      <w:r w:rsidRPr="0073458D">
        <w:rPr>
          <w:rFonts w:ascii="Times New Roman" w:eastAsia="Times New Roman" w:hAnsi="Times New Roman"/>
          <w:sz w:val="28"/>
          <w:szCs w:val="28"/>
          <w:lang w:eastAsia="ru-RU"/>
        </w:rPr>
        <w:t>на территории</w:t>
      </w:r>
    </w:p>
    <w:p w14:paraId="6B07A549" w14:textId="77777777" w:rsidR="0012565B" w:rsidRDefault="0000015D" w:rsidP="004C08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458D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Ногликский</w:t>
      </w:r>
      <w:r w:rsidR="004C08AF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</w:t>
      </w:r>
      <w:r w:rsidR="004C08AF" w:rsidRPr="0073458D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</w:p>
    <w:p w14:paraId="4E0AD479" w14:textId="3D05B360" w:rsidR="0000015D" w:rsidRPr="0073458D" w:rsidRDefault="004C08AF" w:rsidP="004C08A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Сахалинской области </w:t>
      </w:r>
      <w:r w:rsidR="0000015D" w:rsidRPr="0073458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период летних каникул </w:t>
      </w:r>
      <w:r w:rsidR="0000015D" w:rsidRPr="0073458D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841872" w:rsidRPr="0073458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B2F3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00015D" w:rsidRPr="0073458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</w:p>
    <w:p w14:paraId="1086147B" w14:textId="77777777" w:rsidR="0000015D" w:rsidRPr="0073458D" w:rsidRDefault="0000015D" w:rsidP="00C955B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683"/>
        <w:gridCol w:w="1701"/>
        <w:gridCol w:w="2551"/>
      </w:tblGrid>
      <w:tr w:rsidR="0000015D" w:rsidRPr="0000015D" w14:paraId="05950A5F" w14:textId="77777777" w:rsidTr="0012565B">
        <w:trPr>
          <w:trHeight w:val="5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37B5" w14:textId="77777777" w:rsidR="00B80882" w:rsidRDefault="001F3266" w:rsidP="00B80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02CC6317" w14:textId="0E19D880" w:rsidR="0000015D" w:rsidRPr="0000015D" w:rsidRDefault="001F3266" w:rsidP="00B808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29DE" w14:textId="77777777" w:rsidR="0000015D" w:rsidRPr="0000015D" w:rsidRDefault="0000015D" w:rsidP="00525EF7">
            <w:pPr>
              <w:spacing w:after="0" w:line="240" w:lineRule="auto"/>
              <w:ind w:left="-10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128D" w14:textId="77777777" w:rsidR="0000015D" w:rsidRPr="0000015D" w:rsidRDefault="0000015D" w:rsidP="0000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1541E" w14:textId="6690D0BE" w:rsidR="0000015D" w:rsidRPr="0000015D" w:rsidRDefault="0000015D" w:rsidP="00125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00015D" w:rsidRPr="0000015D" w14:paraId="56324DAE" w14:textId="77777777" w:rsidTr="0012565B">
        <w:trPr>
          <w:trHeight w:val="369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A193" w14:textId="4E688C70" w:rsidR="0000015D" w:rsidRPr="0000015D" w:rsidRDefault="00525EF7" w:rsidP="00525E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="0000015D"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Подготовительный этап</w:t>
            </w:r>
          </w:p>
        </w:tc>
      </w:tr>
      <w:tr w:rsidR="0000015D" w:rsidRPr="0000015D" w14:paraId="730EFA14" w14:textId="77777777" w:rsidTr="0012565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FEC6" w14:textId="6F587FED" w:rsidR="0000015D" w:rsidRPr="000F39B5" w:rsidRDefault="0000015D" w:rsidP="0000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  <w:r w:rsidR="001B6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E7B9" w14:textId="47DF5EC4" w:rsidR="00D52A7B" w:rsidRPr="000F39B5" w:rsidRDefault="0000015D" w:rsidP="001256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Сбор прогнозных показателей по</w:t>
            </w:r>
            <w:r w:rsidR="00054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вопросу</w:t>
            </w:r>
            <w:r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организации отдыха детей в период летних каникул, оформление реестра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4601" w14:textId="7255D4A0" w:rsidR="0000015D" w:rsidRPr="000F39B5" w:rsidRDefault="003265B5" w:rsidP="0000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44C4" w14:textId="77777777" w:rsidR="0000015D" w:rsidRPr="000F39B5" w:rsidRDefault="0000015D" w:rsidP="002906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образования</w:t>
            </w:r>
          </w:p>
        </w:tc>
      </w:tr>
      <w:tr w:rsidR="0000015D" w:rsidRPr="0000015D" w14:paraId="1BB2B933" w14:textId="77777777" w:rsidTr="0012565B">
        <w:trPr>
          <w:trHeight w:val="132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BA2B" w14:textId="56D79246" w:rsidR="0000015D" w:rsidRPr="000F39B5" w:rsidRDefault="0000015D" w:rsidP="0000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  <w:r w:rsidR="001B6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C27D" w14:textId="3C4D2F88" w:rsidR="00D52A7B" w:rsidRPr="000F39B5" w:rsidRDefault="0000015D" w:rsidP="001256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совещаний руководителей</w:t>
            </w:r>
            <w:r w:rsidR="00D06AA7"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образовательных </w:t>
            </w:r>
            <w:r w:rsidR="004628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учреждений</w:t>
            </w:r>
            <w:r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совместно с надзорными органами по вопросу</w:t>
            </w:r>
            <w:r w:rsidR="00D06AA7"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«Организация отдыха детей в период летних каникул»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F818" w14:textId="77777777" w:rsidR="0000015D" w:rsidRPr="000F39B5" w:rsidRDefault="0000015D" w:rsidP="0000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февраль-май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F5E8" w14:textId="47ED367E" w:rsidR="0000015D" w:rsidRPr="000F39B5" w:rsidRDefault="0000015D" w:rsidP="00125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образования</w:t>
            </w:r>
          </w:p>
        </w:tc>
      </w:tr>
      <w:tr w:rsidR="00C30F78" w:rsidRPr="0000015D" w14:paraId="3A2F7177" w14:textId="77777777" w:rsidTr="0012565B">
        <w:trPr>
          <w:trHeight w:val="193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3B01" w14:textId="0C052D5E" w:rsidR="00C30F78" w:rsidRPr="004C08AF" w:rsidRDefault="00C30F78" w:rsidP="00C30F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C0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4C0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1B6CDC" w:rsidRPr="004C0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7D37" w14:textId="742D0787" w:rsidR="00C30F78" w:rsidRPr="000F39B5" w:rsidRDefault="00C30F78" w:rsidP="0073458D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проект</w:t>
            </w:r>
            <w:r w:rsidR="00190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постановлени</w:t>
            </w:r>
            <w:r w:rsidR="00190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  <w:r w:rsidR="000F39B5"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администрации </w:t>
            </w:r>
            <w:r w:rsidR="004C0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образования</w:t>
            </w:r>
            <w:r w:rsidR="000F39B5"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Ногликский</w:t>
            </w:r>
            <w:r w:rsidR="004C0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округ Сахалинской области</w:t>
            </w:r>
            <w:r w:rsidR="001908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F39B5" w:rsidRPr="000F39B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</w:t>
            </w:r>
            <w:bookmarkStart w:id="1" w:name="_Hlk38354260"/>
            <w:r w:rsidR="000F39B5"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 утверждении стоимости путевки </w:t>
            </w:r>
            <w:r w:rsidR="001F3266" w:rsidRPr="000F39B5">
              <w:rPr>
                <w:rFonts w:ascii="Times New Roman" w:hAnsi="Times New Roman"/>
                <w:sz w:val="24"/>
                <w:szCs w:val="24"/>
              </w:rPr>
              <w:t>для детей</w:t>
            </w:r>
            <w:r w:rsidR="001F3266"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E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0F39B5" w:rsidRPr="000F39B5">
              <w:rPr>
                <w:rFonts w:ascii="Times New Roman" w:hAnsi="Times New Roman"/>
                <w:sz w:val="24"/>
                <w:szCs w:val="24"/>
              </w:rPr>
              <w:t xml:space="preserve"> лагеря, организуем</w:t>
            </w:r>
            <w:r w:rsidR="005E5475">
              <w:rPr>
                <w:rFonts w:ascii="Times New Roman" w:hAnsi="Times New Roman"/>
                <w:sz w:val="24"/>
                <w:szCs w:val="24"/>
              </w:rPr>
              <w:t>ые</w:t>
            </w:r>
            <w:r w:rsidR="000F39B5" w:rsidRPr="000F39B5">
              <w:rPr>
                <w:rFonts w:ascii="Times New Roman" w:hAnsi="Times New Roman"/>
                <w:sz w:val="24"/>
                <w:szCs w:val="24"/>
              </w:rPr>
              <w:t xml:space="preserve"> на территории муниципального образования </w:t>
            </w:r>
            <w:r w:rsidR="004C08AF" w:rsidRPr="000F39B5">
              <w:rPr>
                <w:rFonts w:ascii="Times New Roman" w:hAnsi="Times New Roman"/>
                <w:sz w:val="24"/>
                <w:szCs w:val="24"/>
              </w:rPr>
              <w:t xml:space="preserve">Ногликский </w:t>
            </w:r>
            <w:r w:rsidR="004C08AF">
              <w:rPr>
                <w:rFonts w:ascii="Times New Roman" w:hAnsi="Times New Roman"/>
                <w:sz w:val="24"/>
                <w:szCs w:val="24"/>
              </w:rPr>
              <w:t xml:space="preserve">муниципальный </w:t>
            </w:r>
            <w:r w:rsidR="000F39B5" w:rsidRPr="000F39B5">
              <w:rPr>
                <w:rFonts w:ascii="Times New Roman" w:hAnsi="Times New Roman"/>
                <w:sz w:val="24"/>
                <w:szCs w:val="24"/>
              </w:rPr>
              <w:t>округ</w:t>
            </w:r>
            <w:r w:rsidR="004C08AF">
              <w:rPr>
                <w:rFonts w:ascii="Times New Roman" w:hAnsi="Times New Roman"/>
                <w:sz w:val="24"/>
                <w:szCs w:val="24"/>
              </w:rPr>
              <w:t xml:space="preserve"> Сахалинской области</w:t>
            </w:r>
            <w:r w:rsidR="000F39B5" w:rsidRPr="000F39B5">
              <w:rPr>
                <w:rFonts w:ascii="Times New Roman" w:hAnsi="Times New Roman"/>
                <w:sz w:val="24"/>
                <w:szCs w:val="24"/>
              </w:rPr>
              <w:t xml:space="preserve"> в период летних </w:t>
            </w:r>
            <w:r w:rsidR="000F39B5" w:rsidRPr="002817CA">
              <w:rPr>
                <w:rFonts w:ascii="Times New Roman" w:hAnsi="Times New Roman"/>
                <w:sz w:val="24"/>
                <w:szCs w:val="24"/>
              </w:rPr>
              <w:t>каникул</w:t>
            </w:r>
            <w:bookmarkEnd w:id="1"/>
            <w:r w:rsidR="00446C3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7786" w14:textId="093D6EC0" w:rsidR="00C30F78" w:rsidRPr="000F39B5" w:rsidRDefault="002817CA" w:rsidP="00C30F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5A00" w14:textId="77777777" w:rsidR="00C30F78" w:rsidRPr="000F39B5" w:rsidRDefault="00C30F78" w:rsidP="002906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образования</w:t>
            </w:r>
          </w:p>
        </w:tc>
      </w:tr>
      <w:tr w:rsidR="00C30F78" w:rsidRPr="0000015D" w14:paraId="3C98500E" w14:textId="77777777" w:rsidTr="0012565B">
        <w:trPr>
          <w:trHeight w:val="8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B64D" w14:textId="0FBF4114" w:rsidR="00C30F78" w:rsidRPr="004C08AF" w:rsidRDefault="004C08AF" w:rsidP="00C30F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C0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7A2C" w14:textId="122BF249" w:rsidR="00D52A7B" w:rsidRPr="000F39B5" w:rsidRDefault="00C30F78" w:rsidP="001256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Информирование населения </w:t>
            </w:r>
            <w:r w:rsidR="004C0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 образования</w:t>
            </w:r>
            <w:r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C08AF"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Ногликский</w:t>
            </w:r>
            <w:r w:rsidR="004C0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муниципальный </w:t>
            </w:r>
            <w:r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округ</w:t>
            </w:r>
            <w:r w:rsidR="004C08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Сахалинской области </w:t>
            </w:r>
            <w:r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организации отдыха детей в период летних каникул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A76C" w14:textId="77777777" w:rsidR="00C30F78" w:rsidRPr="000F39B5" w:rsidRDefault="00C30F78" w:rsidP="00C30F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апрель-май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D857" w14:textId="77777777" w:rsidR="00C30F78" w:rsidRPr="000F39B5" w:rsidRDefault="00C30F78" w:rsidP="002906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образования</w:t>
            </w:r>
          </w:p>
        </w:tc>
      </w:tr>
      <w:tr w:rsidR="0073458D" w:rsidRPr="0000015D" w14:paraId="73A4B9C4" w14:textId="77777777" w:rsidTr="0012565B">
        <w:trPr>
          <w:trHeight w:val="415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4D28" w14:textId="2DD31880" w:rsidR="0073458D" w:rsidRPr="00262498" w:rsidRDefault="00525EF7" w:rsidP="00525EF7">
            <w:pPr>
              <w:pStyle w:val="a8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73458D" w:rsidRPr="002624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и фина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нсовое обеспечение отдыха детей</w:t>
            </w:r>
            <w:r w:rsidR="002624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3458D" w:rsidRPr="002624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период летних каникул</w:t>
            </w:r>
          </w:p>
        </w:tc>
      </w:tr>
      <w:tr w:rsidR="0000015D" w:rsidRPr="0000015D" w14:paraId="3880E5B9" w14:textId="77777777" w:rsidTr="0012565B">
        <w:trPr>
          <w:trHeight w:val="126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7601" w14:textId="72D5E08E" w:rsidR="0000015D" w:rsidRPr="0000015D" w:rsidRDefault="0000015D" w:rsidP="000001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</w:t>
            </w:r>
            <w:r w:rsidR="001B6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F4AE" w14:textId="0386CA4B" w:rsidR="0000015D" w:rsidRPr="0000015D" w:rsidRDefault="0005497E" w:rsidP="000001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Оформление </w:t>
            </w:r>
            <w:r w:rsidR="0000015D"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документации и проведение </w:t>
            </w:r>
            <w:r w:rsid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электронных</w:t>
            </w:r>
            <w:r w:rsidR="0000015D"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процедур </w:t>
            </w:r>
            <w:r w:rsidR="000F39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закупок </w:t>
            </w:r>
            <w:r w:rsidR="0000015D"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поставку продуктов для организации питания </w:t>
            </w:r>
            <w:r w:rsidR="000B56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детей </w:t>
            </w:r>
            <w:r w:rsidR="0000015D"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сменах лагер</w:t>
            </w:r>
            <w:r w:rsidR="000B56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 w:rsidR="0000015D"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период летних каникул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BC3" w14:textId="77777777" w:rsidR="0000015D" w:rsidRPr="0000015D" w:rsidRDefault="0000015D" w:rsidP="0000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март-апрель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A6EA" w14:textId="77777777" w:rsidR="00C54AED" w:rsidRDefault="00892181" w:rsidP="0000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СОШ №</w:t>
            </w:r>
            <w:r w:rsidR="00363E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</w:t>
            </w:r>
          </w:p>
          <w:p w14:paraId="26E87EE7" w14:textId="0DD259E5" w:rsidR="00892181" w:rsidRDefault="00C54AED" w:rsidP="0000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пгт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Ноглики</w:t>
            </w:r>
          </w:p>
          <w:p w14:paraId="13308E52" w14:textId="2008008D" w:rsidR="005E5475" w:rsidRDefault="005E5475" w:rsidP="0000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МБОУ СОШ с. Вал</w:t>
            </w:r>
          </w:p>
          <w:p w14:paraId="40592F85" w14:textId="77777777" w:rsidR="0000015D" w:rsidRPr="0000015D" w:rsidRDefault="0000015D" w:rsidP="0000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МКУ «ЦСО»</w:t>
            </w:r>
          </w:p>
        </w:tc>
      </w:tr>
      <w:tr w:rsidR="0000015D" w:rsidRPr="0000015D" w14:paraId="4B1B12D8" w14:textId="77777777" w:rsidTr="0012565B">
        <w:trPr>
          <w:trHeight w:val="11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ACF8" w14:textId="07478F24" w:rsidR="0000015D" w:rsidRPr="0000015D" w:rsidRDefault="0000015D" w:rsidP="007B6A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7B6A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B6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79DD" w14:textId="02F8FE58" w:rsidR="0000015D" w:rsidRPr="0000015D" w:rsidRDefault="0000015D" w:rsidP="000001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</w:t>
            </w:r>
            <w:r w:rsidR="001C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учреждений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открытию лагер</w:t>
            </w:r>
            <w:r w:rsidR="005E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санитарными </w:t>
            </w:r>
            <w:r w:rsidR="00214D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нормами и правилами, 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требованиями противопожарн</w:t>
            </w:r>
            <w:r w:rsidR="00734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="004628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антитеррористической</w:t>
            </w:r>
            <w:r w:rsidR="00560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безопасности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EFF8" w14:textId="273A1BD3" w:rsidR="0000015D" w:rsidRPr="0000015D" w:rsidRDefault="0000015D" w:rsidP="0000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2</w:t>
            </w:r>
            <w:r w:rsidR="006B2F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256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F161" w14:textId="471BD645" w:rsidR="0000015D" w:rsidRPr="0000015D" w:rsidRDefault="0000015D" w:rsidP="0000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Руководители </w:t>
            </w:r>
            <w:r w:rsidR="001C47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учреждений</w:t>
            </w:r>
          </w:p>
        </w:tc>
      </w:tr>
      <w:tr w:rsidR="00214DD8" w:rsidRPr="0000015D" w14:paraId="660E4F75" w14:textId="77777777" w:rsidTr="0012565B">
        <w:trPr>
          <w:trHeight w:val="17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C772" w14:textId="6E478EF5" w:rsidR="00214DD8" w:rsidRPr="0000015D" w:rsidRDefault="00790D16" w:rsidP="007B6A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  <w:r w:rsidR="001B6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515" w14:textId="2C9F8A06" w:rsidR="00214DD8" w:rsidRPr="00214DD8" w:rsidRDefault="00214DD8" w:rsidP="000001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4D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Оформление документов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14D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направление их</w:t>
            </w:r>
            <w:r w:rsidR="000028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Управление Федеральной службы по надзору в сфере защиты прав потребителей и благополучия человека по Сахалинской области для получения </w:t>
            </w:r>
            <w:r w:rsidRPr="00214D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санитарно-эпидемиологически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</w:t>
            </w:r>
            <w:r w:rsidRPr="00214DD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заключени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B2FC" w14:textId="34C0D469" w:rsidR="00214DD8" w:rsidRPr="0000015D" w:rsidRDefault="00214DD8" w:rsidP="0000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5BC4" w14:textId="6F1F2525" w:rsidR="00214DD8" w:rsidRPr="0000015D" w:rsidRDefault="00214DD8" w:rsidP="000001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Руководители учреждений</w:t>
            </w:r>
          </w:p>
        </w:tc>
      </w:tr>
      <w:tr w:rsidR="00790D16" w:rsidRPr="0000015D" w14:paraId="0B6AE86F" w14:textId="77777777" w:rsidTr="0012565B">
        <w:trPr>
          <w:trHeight w:val="127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A2F6" w14:textId="53A56F26" w:rsidR="00790D16" w:rsidRPr="0000015D" w:rsidRDefault="00790D16" w:rsidP="00790D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B6C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9ED8" w14:textId="73D7C69C" w:rsidR="00790D16" w:rsidRPr="00214DD8" w:rsidRDefault="00790D16" w:rsidP="00790D1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Заключение договоров с ФГУЗ «Центр гигиены и эпидемиологии в </w:t>
            </w:r>
            <w:r w:rsidR="00876F4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ахалинской области</w:t>
            </w:r>
            <w:r w:rsidR="001F326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 проведение диагностического исследования работников пищеблоков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9877" w14:textId="1E88C3BE" w:rsidR="00790D16" w:rsidRDefault="00790D16" w:rsidP="0079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D875" w14:textId="0441251C" w:rsidR="00790D16" w:rsidRDefault="00790D16" w:rsidP="00790D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Руководители учреждений</w:t>
            </w:r>
          </w:p>
        </w:tc>
      </w:tr>
      <w:tr w:rsidR="003265B5" w:rsidRPr="0000015D" w14:paraId="363A788B" w14:textId="77777777" w:rsidTr="0012565B">
        <w:trPr>
          <w:trHeight w:val="58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CEBB" w14:textId="6B898182" w:rsidR="003265B5" w:rsidRPr="0000015D" w:rsidRDefault="003265B5" w:rsidP="00326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CD74" w14:textId="5B42BA77" w:rsidR="003265B5" w:rsidRDefault="003265B5" w:rsidP="003265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Медицинское обследование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работников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принятых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работу в лагер</w:t>
            </w:r>
            <w:r w:rsidR="005E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95BC" w14:textId="0491BE2A" w:rsidR="003265B5" w:rsidRDefault="003265B5" w:rsidP="00326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28C9" w14:textId="66390C00" w:rsidR="003265B5" w:rsidRDefault="003265B5" w:rsidP="00326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Руководители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учреждений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ГБУЗ «Ногликская ЦРБ»</w:t>
            </w:r>
          </w:p>
        </w:tc>
      </w:tr>
      <w:tr w:rsidR="003265B5" w:rsidRPr="0000015D" w14:paraId="33A64842" w14:textId="77777777" w:rsidTr="0012565B">
        <w:trPr>
          <w:trHeight w:val="69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44C5" w14:textId="6683D98C" w:rsidR="003265B5" w:rsidRPr="0000015D" w:rsidRDefault="003265B5" w:rsidP="00326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B2F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3786" w14:textId="47D39D76" w:rsidR="003265B5" w:rsidRPr="0000015D" w:rsidRDefault="003265B5" w:rsidP="003265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Комплектование</w:t>
            </w:r>
            <w:r w:rsidR="00AD40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лаге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рей</w:t>
            </w:r>
            <w:r w:rsidR="00AD40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квалифицированными кадрами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D032" w14:textId="77777777" w:rsidR="003265B5" w:rsidRPr="0000015D" w:rsidRDefault="003265B5" w:rsidP="00326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апрель-май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D0B3" w14:textId="0F6E9A19" w:rsidR="003265B5" w:rsidRPr="0000015D" w:rsidRDefault="003265B5" w:rsidP="00326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Руководители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учреждений</w:t>
            </w:r>
          </w:p>
        </w:tc>
      </w:tr>
      <w:tr w:rsidR="003265B5" w:rsidRPr="0000015D" w14:paraId="7C91104E" w14:textId="77777777" w:rsidTr="0012565B">
        <w:trPr>
          <w:trHeight w:val="71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CEAB" w14:textId="42A250D3" w:rsidR="003265B5" w:rsidRPr="0000015D" w:rsidRDefault="003265B5" w:rsidP="00326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B2F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1C8F" w14:textId="70743D00" w:rsidR="003265B5" w:rsidRPr="0000015D" w:rsidRDefault="003265B5" w:rsidP="003265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санитарному минимуму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работников 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лагерей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7AC2" w14:textId="77777777" w:rsidR="003265B5" w:rsidRPr="0000015D" w:rsidRDefault="003265B5" w:rsidP="00326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3206" w14:textId="5DDAFFA0" w:rsidR="003265B5" w:rsidRPr="0000015D" w:rsidRDefault="006B2F35" w:rsidP="00326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 </w:t>
            </w:r>
            <w:proofErr w:type="spellStart"/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Роспотребнадзора</w:t>
            </w:r>
            <w:proofErr w:type="spellEnd"/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ТО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надзорной деятельности 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Ногликского района, руководители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учреждений</w:t>
            </w:r>
          </w:p>
        </w:tc>
      </w:tr>
      <w:tr w:rsidR="003265B5" w:rsidRPr="0000015D" w14:paraId="1DEAAF16" w14:textId="77777777" w:rsidTr="006B2F35">
        <w:trPr>
          <w:trHeight w:val="82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2A0" w14:textId="19827DCB" w:rsidR="003265B5" w:rsidRPr="0000015D" w:rsidRDefault="003265B5" w:rsidP="00326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B2F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7A25" w14:textId="026FB4DD" w:rsidR="003265B5" w:rsidRPr="0000015D" w:rsidRDefault="003265B5" w:rsidP="003265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отдыха детей, находящихся в трудной жизненной ситуации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A500" w14:textId="6E31294A" w:rsidR="003265B5" w:rsidRPr="0000015D" w:rsidRDefault="003265B5" w:rsidP="00326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май-</w:t>
            </w:r>
            <w:r w:rsidR="00B11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B662" w14:textId="77777777" w:rsidR="003265B5" w:rsidRPr="0000015D" w:rsidRDefault="003265B5" w:rsidP="00326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Межведомственная комиссия</w:t>
            </w:r>
          </w:p>
        </w:tc>
      </w:tr>
      <w:tr w:rsidR="003265B5" w:rsidRPr="0000015D" w14:paraId="3B1C9D13" w14:textId="77777777" w:rsidTr="0012565B">
        <w:trPr>
          <w:trHeight w:val="128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9E88" w14:textId="3E685CFD" w:rsidR="003265B5" w:rsidRPr="0000015D" w:rsidRDefault="003265B5" w:rsidP="00326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B2F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A272" w14:textId="7FBBEA4D" w:rsidR="003265B5" w:rsidRPr="0000015D" w:rsidRDefault="003265B5" w:rsidP="003265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Приемка надзорными службами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учреждений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5E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базе которых будут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</w:t>
            </w:r>
            <w:r w:rsidR="005E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ованы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лагеря для детей</w:t>
            </w:r>
            <w:r w:rsidR="00054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период летних каникул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BD7D" w14:textId="77777777" w:rsidR="003265B5" w:rsidRPr="0000015D" w:rsidRDefault="003265B5" w:rsidP="00326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28 мая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4897" w14:textId="283E7805" w:rsidR="003265B5" w:rsidRPr="0000015D" w:rsidRDefault="003265B5" w:rsidP="00125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ТО </w:t>
            </w:r>
            <w:proofErr w:type="spellStart"/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Роспотребнадзора</w:t>
            </w:r>
            <w:proofErr w:type="spellEnd"/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ТО </w:t>
            </w:r>
            <w:r w:rsidR="00AD40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надзорной деятельности 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Ногликского района, руководители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учреждений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отдел образования</w:t>
            </w:r>
          </w:p>
        </w:tc>
      </w:tr>
      <w:tr w:rsidR="003265B5" w:rsidRPr="0000015D" w14:paraId="2F6291AF" w14:textId="77777777" w:rsidTr="0012565B">
        <w:trPr>
          <w:trHeight w:val="55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C209" w14:textId="6DD5DD51" w:rsidR="003265B5" w:rsidRPr="0000015D" w:rsidRDefault="003265B5" w:rsidP="003265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  <w:r w:rsidR="006B2F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AED4" w14:textId="2D6E1BBE" w:rsidR="00D52A7B" w:rsidRPr="0000015D" w:rsidRDefault="003265B5" w:rsidP="003265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издание п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 открытии лагер</w:t>
            </w:r>
            <w:r w:rsidR="00054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 дневного пребывания и профильных лагерей дневного пребывания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детей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базе </w:t>
            </w:r>
            <w:r w:rsidR="005E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муниципальных </w:t>
            </w:r>
            <w:r w:rsidR="005606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F9DE" w14:textId="3207715A" w:rsidR="003265B5" w:rsidRPr="0000015D" w:rsidRDefault="003265B5" w:rsidP="00326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2</w:t>
            </w:r>
            <w:r w:rsidR="006B2F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A76B" w14:textId="77777777" w:rsidR="003265B5" w:rsidRPr="0000015D" w:rsidRDefault="003265B5" w:rsidP="00326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Департамент социальной политики</w:t>
            </w:r>
          </w:p>
        </w:tc>
      </w:tr>
      <w:tr w:rsidR="003265B5" w:rsidRPr="0000015D" w14:paraId="7D177C51" w14:textId="77777777" w:rsidTr="0012565B">
        <w:trPr>
          <w:trHeight w:val="50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A9EF" w14:textId="2E507F11" w:rsidR="003265B5" w:rsidRPr="0000015D" w:rsidRDefault="003265B5" w:rsidP="00326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</w:t>
            </w:r>
            <w:r w:rsidR="006B2F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1AFA" w14:textId="77777777" w:rsidR="003265B5" w:rsidRPr="0000015D" w:rsidRDefault="003265B5" w:rsidP="003265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в СМИ 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 организации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отдыха детей в период летних каникул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CB0D" w14:textId="2F56172B" w:rsidR="003265B5" w:rsidRPr="0000015D" w:rsidRDefault="003265B5" w:rsidP="00326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июнь-</w:t>
            </w:r>
            <w:r w:rsidR="00B11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9094" w14:textId="101F47A3" w:rsidR="003265B5" w:rsidRPr="0000015D" w:rsidRDefault="003265B5" w:rsidP="00326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 образования, </w:t>
            </w:r>
            <w:r w:rsidR="006B2F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уководители учреждений</w:t>
            </w:r>
          </w:p>
        </w:tc>
      </w:tr>
      <w:tr w:rsidR="003265B5" w:rsidRPr="0000015D" w14:paraId="3B508ABD" w14:textId="77777777" w:rsidTr="0012565B">
        <w:trPr>
          <w:trHeight w:val="506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6027" w14:textId="73341535" w:rsidR="003265B5" w:rsidRDefault="003265B5" w:rsidP="00326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4957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525E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34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мер безопасности и профилактика травматизма в сменах лагеря</w:t>
            </w:r>
          </w:p>
        </w:tc>
      </w:tr>
      <w:tr w:rsidR="003265B5" w:rsidRPr="0000015D" w14:paraId="60DF3180" w14:textId="77777777" w:rsidTr="0012565B">
        <w:trPr>
          <w:trHeight w:val="94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D6BF" w14:textId="4C2BBF3B" w:rsidR="003265B5" w:rsidRPr="0000015D" w:rsidRDefault="003265B5" w:rsidP="00326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2625" w14:textId="77777777" w:rsidR="003265B5" w:rsidRPr="0000015D" w:rsidRDefault="003265B5" w:rsidP="003265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контроля качества предоставления услуг организации отдыха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1B3A" w14:textId="331ECE74" w:rsidR="003265B5" w:rsidRPr="0000015D" w:rsidRDefault="003265B5" w:rsidP="00326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июнь-</w:t>
            </w:r>
            <w:r w:rsidR="00B11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6C57" w14:textId="77777777" w:rsidR="003265B5" w:rsidRPr="0000015D" w:rsidRDefault="003265B5" w:rsidP="00326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образования</w:t>
            </w:r>
          </w:p>
        </w:tc>
      </w:tr>
      <w:tr w:rsidR="003265B5" w:rsidRPr="0000015D" w14:paraId="3D5199C7" w14:textId="77777777" w:rsidTr="0012565B">
        <w:trPr>
          <w:trHeight w:val="70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EAEA" w14:textId="4FF82252" w:rsidR="003265B5" w:rsidRPr="0000015D" w:rsidRDefault="003265B5" w:rsidP="00326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1709" w14:textId="65C3A64B" w:rsidR="003265B5" w:rsidRPr="0000015D" w:rsidRDefault="003265B5" w:rsidP="003265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безопасного пребывания детей в лагеря</w:t>
            </w:r>
            <w:r w:rsidR="005E54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 дневного пребывания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69D7" w14:textId="515EA021" w:rsidR="003265B5" w:rsidRPr="0000015D" w:rsidRDefault="003265B5" w:rsidP="00326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июнь-</w:t>
            </w:r>
            <w:r w:rsidR="00B11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5871" w14:textId="11EFB7D7" w:rsidR="003265B5" w:rsidRPr="0000015D" w:rsidRDefault="003265B5" w:rsidP="00326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Руководители учреждений</w:t>
            </w:r>
          </w:p>
        </w:tc>
      </w:tr>
      <w:tr w:rsidR="003265B5" w:rsidRPr="0000015D" w14:paraId="06F89E2B" w14:textId="77777777" w:rsidTr="0012565B">
        <w:trPr>
          <w:trHeight w:val="124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4001" w14:textId="77777777" w:rsidR="003265B5" w:rsidRDefault="003265B5" w:rsidP="003265B5">
            <w:pPr>
              <w:numPr>
                <w:ilvl w:val="1"/>
                <w:numId w:val="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F568F6" w14:textId="736ADED1" w:rsidR="003265B5" w:rsidRPr="00BD129D" w:rsidRDefault="003265B5" w:rsidP="0026249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9648" w14:textId="70CF4D4B" w:rsidR="003265B5" w:rsidRPr="0000015D" w:rsidRDefault="003265B5" w:rsidP="00B8088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противоклещев</w:t>
            </w:r>
            <w:r w:rsidR="00054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B80882"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дератизационн</w:t>
            </w:r>
            <w:r w:rsidR="00B808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ой</w:t>
            </w:r>
            <w:proofErr w:type="spellEnd"/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обработ</w:t>
            </w:r>
            <w:r w:rsidR="00054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территори</w:t>
            </w:r>
            <w:r w:rsidR="000549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учреждений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на базе которых будут организованы лагеря для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3E17" w14:textId="1EF4C54D" w:rsidR="003265B5" w:rsidRPr="0000015D" w:rsidRDefault="003265B5" w:rsidP="003265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май-</w:t>
            </w:r>
            <w:r w:rsidR="00B114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4CF" w14:textId="249159DD" w:rsidR="003265B5" w:rsidRPr="0000015D" w:rsidRDefault="003265B5" w:rsidP="001256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Руководители учреждений, </w:t>
            </w:r>
            <w:r w:rsidR="00AD40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Ногликский филиал </w:t>
            </w:r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Дезстанция</w:t>
            </w:r>
            <w:proofErr w:type="spellEnd"/>
            <w:r w:rsidRPr="00000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</w:tbl>
    <w:p w14:paraId="0AD87991" w14:textId="77777777" w:rsidR="00FC50B9" w:rsidRDefault="00FC50B9" w:rsidP="003E571C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</w:p>
    <w:sectPr w:rsidR="00FC50B9" w:rsidSect="00525EF7">
      <w:headerReference w:type="even" r:id="rId8"/>
      <w:headerReference w:type="default" r:id="rId9"/>
      <w:pgSz w:w="12240" w:h="15840"/>
      <w:pgMar w:top="1134" w:right="851" w:bottom="1134" w:left="1701" w:header="720" w:footer="72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55B6E" w14:textId="77777777" w:rsidR="009D3247" w:rsidRDefault="009D3247">
      <w:pPr>
        <w:spacing w:after="0" w:line="240" w:lineRule="auto"/>
      </w:pPr>
      <w:r>
        <w:separator/>
      </w:r>
    </w:p>
  </w:endnote>
  <w:endnote w:type="continuationSeparator" w:id="0">
    <w:p w14:paraId="3ED6CB69" w14:textId="77777777" w:rsidR="009D3247" w:rsidRDefault="009D3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80921" w14:textId="77777777" w:rsidR="009D3247" w:rsidRDefault="009D3247">
      <w:pPr>
        <w:spacing w:after="0" w:line="240" w:lineRule="auto"/>
      </w:pPr>
      <w:r>
        <w:separator/>
      </w:r>
    </w:p>
  </w:footnote>
  <w:footnote w:type="continuationSeparator" w:id="0">
    <w:p w14:paraId="5B03C80D" w14:textId="77777777" w:rsidR="009D3247" w:rsidRDefault="009D3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19712A" w14:textId="77777777" w:rsidR="00262498" w:rsidRDefault="0085785A" w:rsidP="0096037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B7DD4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A171DB7" w14:textId="77777777" w:rsidR="00262498" w:rsidRDefault="0026249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DDD53D" w14:textId="1E22C48B" w:rsidR="00262498" w:rsidRDefault="0085785A" w:rsidP="0096037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B7DD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876D3">
      <w:rPr>
        <w:rStyle w:val="a5"/>
        <w:noProof/>
      </w:rPr>
      <w:t>3</w:t>
    </w:r>
    <w:r>
      <w:rPr>
        <w:rStyle w:val="a5"/>
      </w:rPr>
      <w:fldChar w:fldCharType="end"/>
    </w:r>
  </w:p>
  <w:p w14:paraId="7D4A86EF" w14:textId="77777777" w:rsidR="00262498" w:rsidRDefault="0026249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C05DB"/>
    <w:multiLevelType w:val="hybridMultilevel"/>
    <w:tmpl w:val="B5E6C8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62A4F9D"/>
    <w:multiLevelType w:val="hybridMultilevel"/>
    <w:tmpl w:val="950085D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684C70"/>
    <w:multiLevelType w:val="hybridMultilevel"/>
    <w:tmpl w:val="3A8EC51A"/>
    <w:lvl w:ilvl="0" w:tplc="D90428E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8913D21"/>
    <w:multiLevelType w:val="multilevel"/>
    <w:tmpl w:val="D3F03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C3B5D77"/>
    <w:multiLevelType w:val="hybridMultilevel"/>
    <w:tmpl w:val="5D367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398"/>
    <w:rsid w:val="0000015D"/>
    <w:rsid w:val="0000283D"/>
    <w:rsid w:val="00002A9C"/>
    <w:rsid w:val="0000631C"/>
    <w:rsid w:val="00023299"/>
    <w:rsid w:val="000349DE"/>
    <w:rsid w:val="000403A5"/>
    <w:rsid w:val="00053BD0"/>
    <w:rsid w:val="0005497E"/>
    <w:rsid w:val="000A5D54"/>
    <w:rsid w:val="000B56F4"/>
    <w:rsid w:val="000C4E62"/>
    <w:rsid w:val="000D6730"/>
    <w:rsid w:val="000F39B5"/>
    <w:rsid w:val="00111C63"/>
    <w:rsid w:val="0012565B"/>
    <w:rsid w:val="001270EC"/>
    <w:rsid w:val="001428B1"/>
    <w:rsid w:val="001572DE"/>
    <w:rsid w:val="00163CCE"/>
    <w:rsid w:val="00175EA5"/>
    <w:rsid w:val="00176946"/>
    <w:rsid w:val="001908C0"/>
    <w:rsid w:val="001B6CDC"/>
    <w:rsid w:val="001B7A61"/>
    <w:rsid w:val="001C47DB"/>
    <w:rsid w:val="001E0398"/>
    <w:rsid w:val="001F3266"/>
    <w:rsid w:val="001F7592"/>
    <w:rsid w:val="00211BC8"/>
    <w:rsid w:val="00214DD8"/>
    <w:rsid w:val="002225F8"/>
    <w:rsid w:val="00242C34"/>
    <w:rsid w:val="00262498"/>
    <w:rsid w:val="002817CA"/>
    <w:rsid w:val="002876D3"/>
    <w:rsid w:val="00290684"/>
    <w:rsid w:val="002D21E5"/>
    <w:rsid w:val="002D4206"/>
    <w:rsid w:val="002D6A20"/>
    <w:rsid w:val="003051CE"/>
    <w:rsid w:val="00310EF4"/>
    <w:rsid w:val="00310F48"/>
    <w:rsid w:val="00312DEF"/>
    <w:rsid w:val="003265B5"/>
    <w:rsid w:val="00350B23"/>
    <w:rsid w:val="00351567"/>
    <w:rsid w:val="00360879"/>
    <w:rsid w:val="00363E15"/>
    <w:rsid w:val="00375E5E"/>
    <w:rsid w:val="003A6804"/>
    <w:rsid w:val="003B1D9F"/>
    <w:rsid w:val="003C19FE"/>
    <w:rsid w:val="003E571C"/>
    <w:rsid w:val="004329B8"/>
    <w:rsid w:val="00446C3E"/>
    <w:rsid w:val="004507B7"/>
    <w:rsid w:val="004628F5"/>
    <w:rsid w:val="00466C63"/>
    <w:rsid w:val="00491EA3"/>
    <w:rsid w:val="0049570A"/>
    <w:rsid w:val="004A408B"/>
    <w:rsid w:val="004C08AF"/>
    <w:rsid w:val="004D07F2"/>
    <w:rsid w:val="004E1139"/>
    <w:rsid w:val="004F6EE8"/>
    <w:rsid w:val="005017E2"/>
    <w:rsid w:val="00514502"/>
    <w:rsid w:val="005148BD"/>
    <w:rsid w:val="00525EF7"/>
    <w:rsid w:val="00527F01"/>
    <w:rsid w:val="005310AB"/>
    <w:rsid w:val="005331E2"/>
    <w:rsid w:val="00554C31"/>
    <w:rsid w:val="00560617"/>
    <w:rsid w:val="00565FD9"/>
    <w:rsid w:val="0057703A"/>
    <w:rsid w:val="00590AEA"/>
    <w:rsid w:val="005E5475"/>
    <w:rsid w:val="00621145"/>
    <w:rsid w:val="00665859"/>
    <w:rsid w:val="00691A6D"/>
    <w:rsid w:val="006A0EEC"/>
    <w:rsid w:val="006B2F35"/>
    <w:rsid w:val="006C1F02"/>
    <w:rsid w:val="006D1722"/>
    <w:rsid w:val="00700D96"/>
    <w:rsid w:val="00703902"/>
    <w:rsid w:val="00704EFB"/>
    <w:rsid w:val="0073458D"/>
    <w:rsid w:val="00762494"/>
    <w:rsid w:val="00767947"/>
    <w:rsid w:val="00790D16"/>
    <w:rsid w:val="007A5CA4"/>
    <w:rsid w:val="007A66A3"/>
    <w:rsid w:val="007B6ABD"/>
    <w:rsid w:val="007D6C90"/>
    <w:rsid w:val="0083186E"/>
    <w:rsid w:val="00841872"/>
    <w:rsid w:val="0085785A"/>
    <w:rsid w:val="00876F46"/>
    <w:rsid w:val="008901BD"/>
    <w:rsid w:val="00892181"/>
    <w:rsid w:val="008A796B"/>
    <w:rsid w:val="008B6FF0"/>
    <w:rsid w:val="008C0A25"/>
    <w:rsid w:val="008D2E72"/>
    <w:rsid w:val="008E3728"/>
    <w:rsid w:val="008E7F8C"/>
    <w:rsid w:val="0090052B"/>
    <w:rsid w:val="00902B2B"/>
    <w:rsid w:val="00934C17"/>
    <w:rsid w:val="0095171D"/>
    <w:rsid w:val="009518A6"/>
    <w:rsid w:val="0097216E"/>
    <w:rsid w:val="009862EF"/>
    <w:rsid w:val="00987DB5"/>
    <w:rsid w:val="0099250E"/>
    <w:rsid w:val="009D3247"/>
    <w:rsid w:val="00A05B75"/>
    <w:rsid w:val="00A26B2F"/>
    <w:rsid w:val="00A54430"/>
    <w:rsid w:val="00A915C5"/>
    <w:rsid w:val="00AA15F3"/>
    <w:rsid w:val="00AB4659"/>
    <w:rsid w:val="00AC3B2B"/>
    <w:rsid w:val="00AC7E8D"/>
    <w:rsid w:val="00AD4067"/>
    <w:rsid w:val="00AE3F39"/>
    <w:rsid w:val="00B114DF"/>
    <w:rsid w:val="00B22F80"/>
    <w:rsid w:val="00B24FC1"/>
    <w:rsid w:val="00B25688"/>
    <w:rsid w:val="00B70168"/>
    <w:rsid w:val="00B72DD8"/>
    <w:rsid w:val="00B742FA"/>
    <w:rsid w:val="00B80882"/>
    <w:rsid w:val="00B83B99"/>
    <w:rsid w:val="00BA67B3"/>
    <w:rsid w:val="00BD129D"/>
    <w:rsid w:val="00BF46B4"/>
    <w:rsid w:val="00C167C2"/>
    <w:rsid w:val="00C30F78"/>
    <w:rsid w:val="00C44A4A"/>
    <w:rsid w:val="00C54AED"/>
    <w:rsid w:val="00C738CF"/>
    <w:rsid w:val="00C93952"/>
    <w:rsid w:val="00C955BD"/>
    <w:rsid w:val="00CA6290"/>
    <w:rsid w:val="00CB11C7"/>
    <w:rsid w:val="00CB1F94"/>
    <w:rsid w:val="00CB3657"/>
    <w:rsid w:val="00CD31FE"/>
    <w:rsid w:val="00CE0BF2"/>
    <w:rsid w:val="00CF3B30"/>
    <w:rsid w:val="00D016C5"/>
    <w:rsid w:val="00D06AA7"/>
    <w:rsid w:val="00D52A7B"/>
    <w:rsid w:val="00D74E47"/>
    <w:rsid w:val="00D75022"/>
    <w:rsid w:val="00D77952"/>
    <w:rsid w:val="00D93978"/>
    <w:rsid w:val="00DA2BBB"/>
    <w:rsid w:val="00DB3B4E"/>
    <w:rsid w:val="00DB7DD4"/>
    <w:rsid w:val="00DE4B12"/>
    <w:rsid w:val="00DE6C59"/>
    <w:rsid w:val="00E00078"/>
    <w:rsid w:val="00E245C4"/>
    <w:rsid w:val="00E30C9F"/>
    <w:rsid w:val="00E7069B"/>
    <w:rsid w:val="00E91CEA"/>
    <w:rsid w:val="00E92047"/>
    <w:rsid w:val="00EA0400"/>
    <w:rsid w:val="00EB3B48"/>
    <w:rsid w:val="00ED2259"/>
    <w:rsid w:val="00FA3938"/>
    <w:rsid w:val="00FA3A62"/>
    <w:rsid w:val="00FB260D"/>
    <w:rsid w:val="00FC50B9"/>
    <w:rsid w:val="00FC6C07"/>
    <w:rsid w:val="00FC7B8C"/>
    <w:rsid w:val="00FD593F"/>
    <w:rsid w:val="00FD7205"/>
    <w:rsid w:val="00FF0F7B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BAF43"/>
  <w15:docId w15:val="{19622DA7-E32D-485A-9D92-E127A6921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2F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54C3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rsid w:val="00554C31"/>
    <w:rPr>
      <w:rFonts w:ascii="Times New Roman" w:eastAsia="Times New Roman" w:hAnsi="Times New Roman"/>
    </w:rPr>
  </w:style>
  <w:style w:type="character" w:styleId="a5">
    <w:name w:val="page number"/>
    <w:uiPriority w:val="99"/>
    <w:rsid w:val="00554C31"/>
  </w:style>
  <w:style w:type="paragraph" w:styleId="a6">
    <w:name w:val="Balloon Text"/>
    <w:basedOn w:val="a"/>
    <w:link w:val="a7"/>
    <w:uiPriority w:val="99"/>
    <w:semiHidden/>
    <w:unhideWhenUsed/>
    <w:rsid w:val="00554C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54C31"/>
    <w:rPr>
      <w:rFonts w:ascii="Segoe UI" w:hAnsi="Segoe UI" w:cs="Segoe UI"/>
      <w:sz w:val="18"/>
      <w:szCs w:val="18"/>
      <w:lang w:eastAsia="en-US"/>
    </w:rPr>
  </w:style>
  <w:style w:type="paragraph" w:styleId="a8">
    <w:name w:val="List Paragraph"/>
    <w:basedOn w:val="a"/>
    <w:uiPriority w:val="34"/>
    <w:qFormat/>
    <w:rsid w:val="00111C63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AB4659"/>
    <w:rPr>
      <w:rFonts w:ascii="Times New Roman" w:hAnsi="Times New Roman" w:cs="Times New Roman"/>
      <w:color w:val="0000FF"/>
      <w:u w:val="single"/>
    </w:rPr>
  </w:style>
  <w:style w:type="paragraph" w:customStyle="1" w:styleId="ConsPlusCell">
    <w:name w:val="ConsPlusCell"/>
    <w:uiPriority w:val="99"/>
    <w:rsid w:val="00A5443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shetnikova\Documents\&#1052;&#1086;&#1080;%20&#1076;&#1086;&#1082;&#1091;&#1084;&#1077;&#1085;&#1090;&#1099;\&#1055;&#1056;&#1054;&#1043;&#1056;&#1040;&#1052;&#1052;&#1040;\&#1055;&#1056;&#1054;&#1043;&#1056;&#1040;&#1052;&#1052;&#1040;%20%2015-25\&#1055;&#1086;&#1089;&#1090;&#1072;&#1085;&#1086;&#1074;&#1083;&#1077;&#1085;&#1080;&#1077;%20&#1085;&#1086;&#1074;&#1086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C99D7-5357-4ED0-92C4-D94A2DA62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новое</Template>
  <TotalTime>11</TotalTime>
  <Pages>3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Жанна С. Соколова</cp:lastModifiedBy>
  <cp:revision>7</cp:revision>
  <cp:lastPrinted>2026-04-21T03:48:00Z</cp:lastPrinted>
  <dcterms:created xsi:type="dcterms:W3CDTF">2026-03-12T23:36:00Z</dcterms:created>
  <dcterms:modified xsi:type="dcterms:W3CDTF">2026-04-21T03:49:00Z</dcterms:modified>
</cp:coreProperties>
</file>